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0F93" w:rsidRDefault="00320F93" w:rsidP="00320F9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Cristina WESTBECHE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320F93" w:rsidRDefault="00320F93" w:rsidP="00320F9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St.John</w:t>
      </w:r>
      <w:proofErr w:type="spellEnd"/>
      <w:proofErr w:type="gramEnd"/>
      <w:r>
        <w:t>, Thanet, Kent.</w:t>
      </w:r>
    </w:p>
    <w:p w:rsidR="00320F93" w:rsidRDefault="00320F93" w:rsidP="00320F9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0F93" w:rsidRDefault="00320F93" w:rsidP="00320F9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0F93" w:rsidRDefault="00320F93" w:rsidP="00320F9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She made her Will.   (Plomer p.502)</w:t>
      </w:r>
    </w:p>
    <w:p w:rsidR="00320F93" w:rsidRDefault="00320F93" w:rsidP="00320F9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0F93" w:rsidRDefault="00320F93" w:rsidP="00320F9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0F93" w:rsidRDefault="00320F93" w:rsidP="00320F9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24 December 2017</w:t>
      </w:r>
    </w:p>
    <w:p w:rsidR="006B2F86" w:rsidRPr="00E71FC3" w:rsidRDefault="00320F9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0F93" w:rsidRDefault="00320F93" w:rsidP="00E71FC3">
      <w:pPr>
        <w:spacing w:after="0" w:line="240" w:lineRule="auto"/>
      </w:pPr>
      <w:r>
        <w:separator/>
      </w:r>
    </w:p>
  </w:endnote>
  <w:endnote w:type="continuationSeparator" w:id="0">
    <w:p w:rsidR="00320F93" w:rsidRDefault="00320F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0F93" w:rsidRDefault="00320F93" w:rsidP="00E71FC3">
      <w:pPr>
        <w:spacing w:after="0" w:line="240" w:lineRule="auto"/>
      </w:pPr>
      <w:r>
        <w:separator/>
      </w:r>
    </w:p>
  </w:footnote>
  <w:footnote w:type="continuationSeparator" w:id="0">
    <w:p w:rsidR="00320F93" w:rsidRDefault="00320F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F93"/>
    <w:rsid w:val="001A7C09"/>
    <w:rsid w:val="00320F9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1220A8-606D-44AE-A71C-984DC487E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2018-01-01T18:52:00Z</dcterms:created>
  <dcterms:modified xsi:type="dcterms:W3CDTF">2018-01-01T18:53:00Z</dcterms:modified>
</cp:coreProperties>
</file>